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9476C" w14:textId="77777777" w:rsidR="0013352E" w:rsidRDefault="0013352E" w:rsidP="00133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Perkyn LATHUM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fl.1468-9)</w:t>
      </w:r>
    </w:p>
    <w:p w14:paraId="4CB5DBCA" w14:textId="77777777" w:rsidR="0013352E" w:rsidRDefault="0013352E" w:rsidP="00133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77BDC140" w14:textId="77777777" w:rsidR="0013352E" w:rsidRDefault="0013352E" w:rsidP="0013352E">
      <w:pPr>
        <w:pStyle w:val="NoSpacing"/>
        <w:rPr>
          <w:rFonts w:cs="Times New Roman"/>
          <w:szCs w:val="24"/>
        </w:rPr>
      </w:pPr>
    </w:p>
    <w:p w14:paraId="45ABB188" w14:textId="77777777" w:rsidR="0013352E" w:rsidRDefault="0013352E" w:rsidP="0013352E">
      <w:pPr>
        <w:pStyle w:val="NoSpacing"/>
        <w:rPr>
          <w:rFonts w:cs="Times New Roman"/>
          <w:szCs w:val="24"/>
        </w:rPr>
      </w:pPr>
    </w:p>
    <w:p w14:paraId="66C67CDB" w14:textId="77777777" w:rsidR="0013352E" w:rsidRDefault="0013352E" w:rsidP="00133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  <w:t>He entered the Merchant Gild.</w:t>
      </w:r>
    </w:p>
    <w:p w14:paraId="67B0BE37" w14:textId="77777777" w:rsidR="0013352E" w:rsidRDefault="0013352E" w:rsidP="00133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27E29F6" w14:textId="77777777" w:rsidR="0013352E" w:rsidRDefault="0013352E" w:rsidP="0013352E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3D1C7E03" w14:textId="77777777" w:rsidR="0013352E" w:rsidRDefault="0013352E" w:rsidP="0013352E">
      <w:pPr>
        <w:pStyle w:val="NoSpacing"/>
        <w:rPr>
          <w:rFonts w:cs="Times New Roman"/>
          <w:szCs w:val="24"/>
        </w:rPr>
      </w:pPr>
    </w:p>
    <w:p w14:paraId="091B030D" w14:textId="77777777" w:rsidR="0013352E" w:rsidRDefault="0013352E" w:rsidP="0013352E">
      <w:pPr>
        <w:pStyle w:val="NoSpacing"/>
        <w:rPr>
          <w:rFonts w:cs="Times New Roman"/>
          <w:szCs w:val="24"/>
        </w:rPr>
      </w:pPr>
    </w:p>
    <w:p w14:paraId="6C50B88D" w14:textId="77777777" w:rsidR="0013352E" w:rsidRDefault="0013352E" w:rsidP="001335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2024</w:t>
      </w:r>
    </w:p>
    <w:p w14:paraId="5355A5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43034" w14:textId="77777777" w:rsidR="0013352E" w:rsidRDefault="0013352E" w:rsidP="009139A6">
      <w:r>
        <w:separator/>
      </w:r>
    </w:p>
  </w:endnote>
  <w:endnote w:type="continuationSeparator" w:id="0">
    <w:p w14:paraId="5D04C370" w14:textId="77777777" w:rsidR="0013352E" w:rsidRDefault="001335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D89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079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D62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82D08" w14:textId="77777777" w:rsidR="0013352E" w:rsidRDefault="0013352E" w:rsidP="009139A6">
      <w:r>
        <w:separator/>
      </w:r>
    </w:p>
  </w:footnote>
  <w:footnote w:type="continuationSeparator" w:id="0">
    <w:p w14:paraId="797A8993" w14:textId="77777777" w:rsidR="0013352E" w:rsidRDefault="001335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23C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BFA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797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2E"/>
    <w:rsid w:val="000666E0"/>
    <w:rsid w:val="0013352E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581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30214"/>
  <w15:chartTrackingRefBased/>
  <w15:docId w15:val="{7DD36A31-A3F0-4A22-B394-8602AE7B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2024-05-15T20:33:00Z</dcterms:created>
  <dcterms:modified xsi:type="dcterms:W3CDTF">2024-05-15T20:34:00Z</dcterms:modified>
</cp:coreProperties>
</file>